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0B064" w14:textId="227FD7AD" w:rsidR="00A01E31" w:rsidRDefault="00A01E31" w:rsidP="00B5437F">
      <w:pPr>
        <w:pStyle w:val="afd"/>
        <w:rPr>
          <w:rFonts w:ascii="Arial" w:hAnsi="Arial" w:cs="Arial"/>
        </w:rPr>
      </w:pPr>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743A26" w:rsidRPr="00743A26">
        <w:rPr>
          <w:rFonts w:ascii="Arial" w:hAnsi="Arial" w:cs="Arial"/>
          <w:iCs/>
          <w:sz w:val="24"/>
          <w:szCs w:val="24"/>
        </w:rPr>
        <w:t>R3-213230</w:t>
      </w:r>
      <w:bookmarkStart w:id="0" w:name="_GoBack"/>
      <w:bookmarkEnd w:id="0"/>
    </w:p>
    <w:p w14:paraId="7C8BC796" w14:textId="77777777" w:rsidR="00A01E31" w:rsidRDefault="00A01E31" w:rsidP="00B543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1974CED7" w14:textId="77777777" w:rsidR="00A01E31" w:rsidRDefault="00A01E31" w:rsidP="00A01E31">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12AA4" w:rsidR="001E41F3" w:rsidRPr="00410371" w:rsidRDefault="007954D4" w:rsidP="0000562F">
            <w:pPr>
              <w:pStyle w:val="CRCoverPage"/>
              <w:spacing w:after="0"/>
              <w:jc w:val="center"/>
              <w:rPr>
                <w:noProof/>
                <w:sz w:val="28"/>
              </w:rPr>
            </w:pPr>
            <w:r>
              <w:rPr>
                <w:b/>
                <w:noProof/>
                <w:sz w:val="28"/>
              </w:rPr>
              <w:t>1</w:t>
            </w:r>
            <w:r w:rsidR="0000562F">
              <w:rPr>
                <w:b/>
                <w:noProof/>
                <w:sz w:val="28"/>
              </w:rPr>
              <w:t>5</w:t>
            </w:r>
            <w:r>
              <w:rPr>
                <w:b/>
                <w:noProof/>
                <w:sz w:val="28"/>
              </w:rPr>
              <w:t>.</w:t>
            </w:r>
            <w:r w:rsidR="00341810">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2CAB4" w:rsidR="001E41F3" w:rsidRDefault="00A01E31" w:rsidP="002460A6">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7463D" w:rsidR="001E41F3" w:rsidRDefault="00AA3502" w:rsidP="00A01E31">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37BC9" w:rsidR="001E41F3" w:rsidRDefault="00A01E31" w:rsidP="00283A21">
            <w:pPr>
              <w:pStyle w:val="CRCoverPage"/>
              <w:spacing w:after="0"/>
              <w:ind w:left="100"/>
              <w:rPr>
                <w:noProof/>
              </w:rPr>
            </w:pPr>
            <w:r>
              <w:rPr>
                <w:noProof/>
              </w:rPr>
              <w:t>2021-08</w:t>
            </w:r>
            <w:r w:rsidR="002155EE">
              <w:rPr>
                <w:noProof/>
              </w:rPr>
              <w:t>-</w:t>
            </w:r>
            <w:r w:rsidR="00D367BA">
              <w:rPr>
                <w:noProof/>
              </w:rPr>
              <w:t>0</w:t>
            </w:r>
            <w:r w:rsidR="00283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8pt" o:ole="">
            <v:imagedata r:id="rId13" o:title=""/>
          </v:shape>
          <o:OLEObject Type="Embed" ProgID="Visio.Drawing.11" ShapeID="_x0000_i1025" DrawAspect="Content" ObjectID="_1689531521"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3757E92A" w:rsidR="009D3793" w:rsidRPr="00225EC2"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7B79A3">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C882A" w14:textId="77777777" w:rsidR="00A67BCB" w:rsidRDefault="00A67BCB">
      <w:r>
        <w:separator/>
      </w:r>
    </w:p>
  </w:endnote>
  <w:endnote w:type="continuationSeparator" w:id="0">
    <w:p w14:paraId="07CBF98A" w14:textId="77777777" w:rsidR="00A67BCB" w:rsidRDefault="00A6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42A98" w14:textId="77777777" w:rsidR="00A67BCB" w:rsidRDefault="00A67BCB">
      <w:r>
        <w:separator/>
      </w:r>
    </w:p>
  </w:footnote>
  <w:footnote w:type="continuationSeparator" w:id="0">
    <w:p w14:paraId="2A8844C3" w14:textId="77777777" w:rsidR="00A67BCB" w:rsidRDefault="00A67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385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43A26"/>
    <w:rsid w:val="00781CBA"/>
    <w:rsid w:val="007912D6"/>
    <w:rsid w:val="00792342"/>
    <w:rsid w:val="007954D4"/>
    <w:rsid w:val="007977A8"/>
    <w:rsid w:val="007A781A"/>
    <w:rsid w:val="007B3B94"/>
    <w:rsid w:val="007B512A"/>
    <w:rsid w:val="007B79A3"/>
    <w:rsid w:val="007C08F6"/>
    <w:rsid w:val="007C2097"/>
    <w:rsid w:val="007C5595"/>
    <w:rsid w:val="007D6A07"/>
    <w:rsid w:val="007F7259"/>
    <w:rsid w:val="00801ECE"/>
    <w:rsid w:val="008040A8"/>
    <w:rsid w:val="008270DE"/>
    <w:rsid w:val="008279FA"/>
    <w:rsid w:val="0083434D"/>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492E"/>
    <w:rsid w:val="00905254"/>
    <w:rsid w:val="00905F89"/>
    <w:rsid w:val="00911C09"/>
    <w:rsid w:val="00913015"/>
    <w:rsid w:val="009148DE"/>
    <w:rsid w:val="00930239"/>
    <w:rsid w:val="0093582E"/>
    <w:rsid w:val="00941E30"/>
    <w:rsid w:val="00942A6B"/>
    <w:rsid w:val="00945E40"/>
    <w:rsid w:val="009473DF"/>
    <w:rsid w:val="009652CD"/>
    <w:rsid w:val="009777D9"/>
    <w:rsid w:val="0099122D"/>
    <w:rsid w:val="00991B88"/>
    <w:rsid w:val="009A5753"/>
    <w:rsid w:val="009A579D"/>
    <w:rsid w:val="009C7113"/>
    <w:rsid w:val="009D2EC0"/>
    <w:rsid w:val="009D3793"/>
    <w:rsid w:val="009E3297"/>
    <w:rsid w:val="009F3ECC"/>
    <w:rsid w:val="009F4957"/>
    <w:rsid w:val="009F734F"/>
    <w:rsid w:val="00A01E31"/>
    <w:rsid w:val="00A12141"/>
    <w:rsid w:val="00A14D23"/>
    <w:rsid w:val="00A17B34"/>
    <w:rsid w:val="00A246B6"/>
    <w:rsid w:val="00A3373C"/>
    <w:rsid w:val="00A47E70"/>
    <w:rsid w:val="00A50CF0"/>
    <w:rsid w:val="00A56E96"/>
    <w:rsid w:val="00A67BCB"/>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83B25"/>
    <w:rsid w:val="00D9189C"/>
    <w:rsid w:val="00D919DC"/>
    <w:rsid w:val="00D9670F"/>
    <w:rsid w:val="00DC5DE1"/>
    <w:rsid w:val="00DD3BE7"/>
    <w:rsid w:val="00DD6BAF"/>
    <w:rsid w:val="00DE0657"/>
    <w:rsid w:val="00DE34CF"/>
    <w:rsid w:val="00DF1282"/>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235A"/>
    <w:rsid w:val="00F464D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A083-306A-46B7-813E-FC2B4187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2021-07-13T07:49:00Z</dcterms:created>
  <dcterms:modified xsi:type="dcterms:W3CDTF">2021-08-03T13:31:00Z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